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WAYTES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Mortimer(q.v.).</w:t>
      </w: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24-163)</w:t>
      </w: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2E4F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2E4F" w:rsidRPr="008B1D0E" w:rsidRDefault="00552E4F" w:rsidP="00552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</w:p>
    <w:p w:rsidR="006B2F86" w:rsidRPr="00552E4F" w:rsidRDefault="00552E4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52E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E4F" w:rsidRDefault="00552E4F" w:rsidP="00E71FC3">
      <w:pPr>
        <w:spacing w:after="0" w:line="240" w:lineRule="auto"/>
      </w:pPr>
      <w:r>
        <w:separator/>
      </w:r>
    </w:p>
  </w:endnote>
  <w:endnote w:type="continuationSeparator" w:id="0">
    <w:p w:rsidR="00552E4F" w:rsidRDefault="00552E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E4F" w:rsidRDefault="00552E4F" w:rsidP="00E71FC3">
      <w:pPr>
        <w:spacing w:after="0" w:line="240" w:lineRule="auto"/>
      </w:pPr>
      <w:r>
        <w:separator/>
      </w:r>
    </w:p>
  </w:footnote>
  <w:footnote w:type="continuationSeparator" w:id="0">
    <w:p w:rsidR="00552E4F" w:rsidRDefault="00552E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4F"/>
    <w:rsid w:val="00552E4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01A18"/>
  <w15:chartTrackingRefBased/>
  <w15:docId w15:val="{87A1D32C-58E6-497D-AFE5-5777FEAC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2016-05-11T15:40:00Z</dcterms:created>
  <dcterms:modified xsi:type="dcterms:W3CDTF">2016-05-11T15:40:00Z</dcterms:modified>
</cp:coreProperties>
</file>